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10ACECF8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135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243</w:t>
      </w:r>
      <w:r w:rsidR="00E306C9">
        <w:rPr>
          <w:sz w:val="24"/>
          <w:szCs w:val="24"/>
          <w:lang w:eastAsia="ja-JP"/>
        </w:rPr>
        <w:t>138</w:t>
      </w:r>
    </w:p>
    <w:p w14:paraId="11C88A41" w14:textId="76437057" w:rsidR="001E489F" w:rsidRPr="007861B8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Hyderabad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27 - 31 May, 2024</w:t>
      </w:r>
    </w:p>
    <w:p w14:paraId="05B0D0A8" w14:textId="384E6CB0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DEA895" w14:textId="0C58D2C7" w:rsidR="007C4BBB" w:rsidRPr="007C4BBB" w:rsidRDefault="007C4BBB" w:rsidP="007C4BBB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7C4BBB">
        <w:rPr>
          <w:color w:val="D9D9D9" w:themeColor="background1" w:themeShade="D9"/>
          <w:sz w:val="24"/>
          <w:szCs w:val="24"/>
          <w:lang w:eastAsia="ja-JP"/>
        </w:rPr>
        <w:t>3GPP TSG CT WG</w:t>
      </w:r>
      <w:r w:rsidR="0036095F">
        <w:rPr>
          <w:color w:val="D9D9D9" w:themeColor="background1" w:themeShade="D9"/>
          <w:sz w:val="24"/>
          <w:szCs w:val="24"/>
          <w:lang w:eastAsia="ja-JP"/>
        </w:rPr>
        <w:t>1</w:t>
      </w:r>
      <w:r w:rsidRPr="007C4BBB">
        <w:rPr>
          <w:color w:val="D9D9D9" w:themeColor="background1" w:themeShade="D9"/>
          <w:sz w:val="24"/>
          <w:szCs w:val="24"/>
          <w:lang w:eastAsia="ja-JP"/>
        </w:rPr>
        <w:t xml:space="preserve"> Meeting #1</w:t>
      </w:r>
      <w:r w:rsidR="0036095F">
        <w:rPr>
          <w:color w:val="D9D9D9" w:themeColor="background1" w:themeShade="D9"/>
          <w:sz w:val="24"/>
          <w:szCs w:val="24"/>
          <w:lang w:eastAsia="ja-JP"/>
        </w:rPr>
        <w:t>49</w:t>
      </w:r>
      <w:r w:rsidRPr="007C4BBB">
        <w:rPr>
          <w:color w:val="D9D9D9" w:themeColor="background1" w:themeShade="D9"/>
          <w:sz w:val="24"/>
          <w:szCs w:val="24"/>
          <w:lang w:eastAsia="ja-JP"/>
        </w:rPr>
        <w:t xml:space="preserve"> </w:t>
      </w:r>
      <w:r w:rsidRPr="007C4BBB">
        <w:rPr>
          <w:color w:val="D9D9D9" w:themeColor="background1" w:themeShade="D9"/>
          <w:sz w:val="24"/>
          <w:szCs w:val="24"/>
          <w:lang w:eastAsia="ja-JP"/>
        </w:rPr>
        <w:tab/>
        <w:t>C1-243</w:t>
      </w:r>
      <w:r>
        <w:rPr>
          <w:color w:val="D9D9D9" w:themeColor="background1" w:themeShade="D9"/>
          <w:sz w:val="24"/>
          <w:szCs w:val="24"/>
          <w:lang w:eastAsia="ja-JP"/>
        </w:rPr>
        <w:t>133</w:t>
      </w:r>
    </w:p>
    <w:p w14:paraId="6DF65C2E" w14:textId="77777777" w:rsidR="007C4BBB" w:rsidRPr="007C4BBB" w:rsidRDefault="007C4BBB" w:rsidP="007C4BB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9D9D9" w:themeColor="background1" w:themeShade="D9"/>
          <w:lang w:eastAsia="zh-CN"/>
        </w:rPr>
      </w:pPr>
      <w:r w:rsidRPr="007C4BBB">
        <w:rPr>
          <w:color w:val="D9D9D9" w:themeColor="background1" w:themeShade="D9"/>
          <w:sz w:val="24"/>
          <w:szCs w:val="24"/>
          <w:lang w:eastAsia="ja-JP"/>
        </w:rPr>
        <w:t>Hyderabad, IN, 27 - 31 May, 2024</w:t>
      </w:r>
    </w:p>
    <w:p w14:paraId="33AC73AE" w14:textId="77777777" w:rsidR="007C4BBB" w:rsidRPr="007C4BBB" w:rsidRDefault="007C4BBB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B417959" w14:textId="07B09E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25C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8D25C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7D212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C4BBB" w:rsidRPr="003823F6">
        <w:rPr>
          <w:rFonts w:ascii="Arial" w:hAnsi="Arial" w:cs="Arial"/>
          <w:b/>
          <w:noProof/>
          <w:sz w:val="24"/>
        </w:rPr>
        <w:t>Rel-1</w:t>
      </w:r>
      <w:r w:rsidR="007C4BBB">
        <w:rPr>
          <w:rFonts w:ascii="Arial" w:hAnsi="Arial" w:cs="Arial"/>
          <w:b/>
          <w:noProof/>
          <w:sz w:val="24"/>
        </w:rPr>
        <w:t>9</w:t>
      </w:r>
      <w:r w:rsidR="007C4BBB" w:rsidRPr="003823F6">
        <w:rPr>
          <w:rFonts w:ascii="Arial" w:hAnsi="Arial" w:cs="Arial"/>
          <w:b/>
          <w:noProof/>
          <w:sz w:val="24"/>
        </w:rPr>
        <w:t xml:space="preserve"> Enhancements of 3GPP Northbound and Application Layer Interfaces </w:t>
      </w:r>
      <w:r w:rsidR="008D25CC">
        <w:rPr>
          <w:rFonts w:ascii="Arial" w:hAnsi="Arial" w:cs="Arial"/>
          <w:b/>
          <w:noProof/>
          <w:sz w:val="24"/>
        </w:rPr>
        <w:t xml:space="preserve">and </w:t>
      </w:r>
      <w:r w:rsidR="007C4BBB" w:rsidRPr="003823F6">
        <w:rPr>
          <w:rFonts w:ascii="Arial" w:hAnsi="Arial" w:cs="Arial"/>
          <w:b/>
          <w:noProof/>
          <w:sz w:val="24"/>
        </w:rPr>
        <w:t>APIs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999E0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00B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DFCC2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4520DCE2" w14:textId="7208087C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proofErr w:type="gramEnd"/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15B1DB90" w14:textId="0A6CDEBE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36095F" w:rsidRPr="0036095F">
        <w:rPr>
          <w:highlight w:val="yellow"/>
          <w:lang w:val="en-US" w:eastAsia="ja-JP"/>
        </w:rPr>
        <w:t>XXXXXX</w:t>
      </w:r>
    </w:p>
    <w:p w14:paraId="6340F223" w14:textId="345D04C4" w:rsidR="001E489F" w:rsidRDefault="001E489F" w:rsidP="001E489F">
      <w:pPr>
        <w:pStyle w:val="Guidance"/>
      </w:pPr>
    </w:p>
    <w:p w14:paraId="4D9605DA" w14:textId="158FDE9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0F6B4D92" w14:textId="4F9FCE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E1797E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6E171E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AA29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3FBC3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79CB5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0A184F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0FEC21B2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0899D6" w14:textId="70D5556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3AED12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2EB3F7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7439D9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C1F93D9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4277CC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08CEE03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652F084A" w14:textId="1159CCA9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585DE1B6" w14:textId="3D0D35D4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24A8F35D" w14:textId="3ED6D5F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3B62E9E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09B1DED6" w14:textId="54B95278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07BE7783" w14:textId="649DA354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FB7FCF" w14:textId="0E8FB046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12AD160D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39719C8" w14:textId="7248911F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16C4F177" w14:textId="06F5EAE4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1C70139C" w14:textId="087A1E13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6873295" w14:textId="5E3B4D20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3BAC696D" w14:textId="62F6441F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05558A2" w14:textId="4C4CC33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C67DA92" w14:textId="724A1258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738DB59" w14:textId="01ED499D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2B43A3AD" w14:textId="38EF11F0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5CEADC1E" w14:textId="78CE9B68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the corrections and/or changes missed in the previous 3GPP Releases, which do not fall under the scope of any other dedicated WI</w:t>
      </w:r>
      <w:r w:rsidR="00624200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24EB7C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4A4FE2F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498" w14:textId="4C7F9F34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908101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1761B2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F34610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66EA253C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271" w14:textId="178052BF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B05" w14:textId="370BB5C4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bookmarkStart w:id="0" w:name="_GoBack"/>
            <w:bookmarkEnd w:id="0"/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CEE" w14:textId="30FD3995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68F" w14:textId="7D96E7C3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73BCDFB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D38C6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BD6AC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5AF92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743FDD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53A6E0D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CDD" w14:textId="466DBD3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226" w14:textId="6218BD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44FF2459" w14:textId="55879480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0EA" w14:textId="2DA3E1A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7AC" w14:textId="3D120E0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3D8C2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E40" w14:textId="78B0FAC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EE2" w14:textId="0A7136F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194" w14:textId="4D0A466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D8F" w14:textId="4E55052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9AAED6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E40" w14:textId="2EB287D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519" w14:textId="121266E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FB2" w14:textId="252EF08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1AB" w14:textId="617432F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A3AFC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F7F" w14:textId="41D4147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A60" w14:textId="0021A77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5A68" w14:textId="7484257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FFA" w14:textId="11D7545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908C0A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AA7" w14:textId="0CCAFCC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BE8" w14:textId="1532330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B36" w14:textId="1897643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79F" w14:textId="416F301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B5D8F4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54E" w14:textId="1C9AD8D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AD7" w14:textId="529804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B36" w14:textId="02EC0F2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0B" w14:textId="63782CE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7CC68C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C14" w14:textId="6194A3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1B3" w14:textId="1E4A46C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FF9" w14:textId="5E7F9402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C64" w14:textId="1F59F54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E1E8BE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ABE7" w14:textId="5922C30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E8E" w14:textId="25A0225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BEC" w14:textId="323B9F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03E2C90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551608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968" w14:textId="2E474A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F1D" w14:textId="65037D9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E8E" w14:textId="21DDDEF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A18" w14:textId="2F9A27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C83D1E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B7C" w14:textId="1166FB5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D5" w14:textId="4760E97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B2E" w14:textId="57BE880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365" w14:textId="6B483E5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C230182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489" w14:textId="47E0702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19B" w14:textId="083C7BD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5E0" w14:textId="11E9118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F8D" w14:textId="65C7A93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D68D58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5E4" w14:textId="37B400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A2B" w14:textId="1711F55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241" w14:textId="51B6452D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142" w14:textId="78263F5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CB89D3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178" w14:textId="7F469D9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2BC" w14:textId="3006B0C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918" w14:textId="58889E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0F8" w14:textId="3DD670E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4B274F" w14:textId="77777777" w:rsidR="007A495F" w:rsidRDefault="007A495F" w:rsidP="007A495F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CE15E88" w14:textId="77777777" w:rsidR="007A495F" w:rsidRDefault="007A495F" w:rsidP="007A495F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E5EBA79" w14:textId="77777777" w:rsidR="007A495F" w:rsidRDefault="007A495F" w:rsidP="007A495F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324A1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C6D8EA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C4EE43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8A538" w14:textId="77777777" w:rsidR="005E5F68" w:rsidRDefault="005E5F68">
      <w:r>
        <w:separator/>
      </w:r>
    </w:p>
  </w:endnote>
  <w:endnote w:type="continuationSeparator" w:id="0">
    <w:p w14:paraId="24774BF1" w14:textId="77777777" w:rsidR="005E5F68" w:rsidRDefault="005E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2EDB9" w14:textId="77777777" w:rsidR="005E5F68" w:rsidRDefault="005E5F68">
      <w:r>
        <w:separator/>
      </w:r>
    </w:p>
  </w:footnote>
  <w:footnote w:type="continuationSeparator" w:id="0">
    <w:p w14:paraId="22D0D17F" w14:textId="77777777" w:rsidR="005E5F68" w:rsidRDefault="005E5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E397B"/>
    <w:rsid w:val="002E3AE2"/>
    <w:rsid w:val="002F7CCB"/>
    <w:rsid w:val="00301992"/>
    <w:rsid w:val="003057FD"/>
    <w:rsid w:val="003101C6"/>
    <w:rsid w:val="00310701"/>
    <w:rsid w:val="00310E70"/>
    <w:rsid w:val="00313F3E"/>
    <w:rsid w:val="00320536"/>
    <w:rsid w:val="00325E33"/>
    <w:rsid w:val="003275E6"/>
    <w:rsid w:val="00354553"/>
    <w:rsid w:val="0036095F"/>
    <w:rsid w:val="0036323F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4B34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2024-05</cp:lastModifiedBy>
  <cp:revision>3</cp:revision>
  <cp:lastPrinted>2001-04-23T09:30:00Z</cp:lastPrinted>
  <dcterms:created xsi:type="dcterms:W3CDTF">2024-05-20T07:45:00Z</dcterms:created>
  <dcterms:modified xsi:type="dcterms:W3CDTF">2024-05-20T07:57:00Z</dcterms:modified>
</cp:coreProperties>
</file>